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136" w:rsidRDefault="00800136" w:rsidP="008001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BAXTERE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800136" w:rsidRDefault="00800136" w:rsidP="008001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Newark, Nottinghamshire.</w:t>
      </w:r>
    </w:p>
    <w:p w:rsidR="00800136" w:rsidRDefault="00800136" w:rsidP="008001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00136" w:rsidRDefault="00800136" w:rsidP="008001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00136" w:rsidRDefault="00800136" w:rsidP="008001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Newark into lands</w:t>
      </w:r>
    </w:p>
    <w:p w:rsidR="00800136" w:rsidRDefault="00800136" w:rsidP="008001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Katherine de la Pole(q.v.).</w:t>
      </w:r>
    </w:p>
    <w:p w:rsidR="00800136" w:rsidRDefault="00800136" w:rsidP="008001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 ref. 21-285)</w:t>
      </w:r>
    </w:p>
    <w:p w:rsidR="00800136" w:rsidRDefault="00800136" w:rsidP="008001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00136" w:rsidRDefault="00800136" w:rsidP="008001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800136" w:rsidRDefault="00800136" w:rsidP="008001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February 2016</w:t>
      </w:r>
      <w:bookmarkStart w:id="0" w:name="_GoBack"/>
      <w:bookmarkEnd w:id="0"/>
    </w:p>
    <w:sectPr w:rsidR="006B2F86" w:rsidRPr="008001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136" w:rsidRDefault="00800136" w:rsidP="00E71FC3">
      <w:pPr>
        <w:spacing w:after="0" w:line="240" w:lineRule="auto"/>
      </w:pPr>
      <w:r>
        <w:separator/>
      </w:r>
    </w:p>
  </w:endnote>
  <w:endnote w:type="continuationSeparator" w:id="0">
    <w:p w:rsidR="00800136" w:rsidRDefault="008001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136" w:rsidRDefault="00800136" w:rsidP="00E71FC3">
      <w:pPr>
        <w:spacing w:after="0" w:line="240" w:lineRule="auto"/>
      </w:pPr>
      <w:r>
        <w:separator/>
      </w:r>
    </w:p>
  </w:footnote>
  <w:footnote w:type="continuationSeparator" w:id="0">
    <w:p w:rsidR="00800136" w:rsidRDefault="008001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136"/>
    <w:rsid w:val="0080013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7D16A"/>
  <w15:chartTrackingRefBased/>
  <w15:docId w15:val="{8FB8D3C9-4479-4CDE-B1B1-84243F2B2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2016-02-28T20:31:00Z</dcterms:created>
  <dcterms:modified xsi:type="dcterms:W3CDTF">2016-02-28T20:33:00Z</dcterms:modified>
</cp:coreProperties>
</file>